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6E6BD0C1" w:rsidR="006E5D65" w:rsidRPr="00E960BB" w:rsidRDefault="00997F14" w:rsidP="00765BFE">
      <w:pPr>
        <w:pStyle w:val="Bezodstpw"/>
      </w:pPr>
      <w:r>
        <w:rPr>
          <w:rFonts w:ascii="Times New Roman" w:hAnsi="Times New Roman"/>
          <w:b/>
        </w:rPr>
        <w:t xml:space="preserve">  </w:t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534A8F"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14:paraId="6B7FE8E1" w14:textId="77777777" w:rsidR="00781458" w:rsidRDefault="00781458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6D28A32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C6322" w:rsidRPr="00534A8F">
        <w:rPr>
          <w:rFonts w:ascii="Corbel" w:hAnsi="Corbel"/>
          <w:i/>
          <w:smallCaps/>
          <w:color w:val="000000" w:themeColor="text1"/>
          <w:sz w:val="24"/>
          <w:szCs w:val="24"/>
        </w:rPr>
        <w:t>202</w:t>
      </w:r>
      <w:r w:rsidR="006F52A4" w:rsidRPr="00534A8F">
        <w:rPr>
          <w:rFonts w:ascii="Corbel" w:hAnsi="Corbel"/>
          <w:i/>
          <w:smallCaps/>
          <w:color w:val="000000" w:themeColor="text1"/>
          <w:sz w:val="24"/>
          <w:szCs w:val="24"/>
        </w:rPr>
        <w:t>5-2030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1BB31EA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81458">
        <w:rPr>
          <w:rFonts w:ascii="Corbel" w:hAnsi="Corbel"/>
          <w:szCs w:val="20"/>
        </w:rPr>
        <w:t xml:space="preserve">Rok akademicki   </w:t>
      </w:r>
      <w:r w:rsidR="00781458" w:rsidRPr="00781458">
        <w:rPr>
          <w:rFonts w:ascii="Corbel" w:hAnsi="Corbel"/>
          <w:szCs w:val="20"/>
        </w:rPr>
        <w:t>202</w:t>
      </w:r>
      <w:r w:rsidR="00881940">
        <w:rPr>
          <w:rFonts w:ascii="Corbel" w:hAnsi="Corbel"/>
          <w:szCs w:val="20"/>
        </w:rPr>
        <w:t>6</w:t>
      </w:r>
      <w:r w:rsidR="00781458" w:rsidRPr="00781458">
        <w:rPr>
          <w:rFonts w:ascii="Corbel" w:hAnsi="Corbel"/>
          <w:szCs w:val="20"/>
        </w:rPr>
        <w:t>/</w:t>
      </w:r>
      <w:r w:rsidR="00632300">
        <w:rPr>
          <w:rFonts w:ascii="Corbel" w:hAnsi="Corbel"/>
          <w:szCs w:val="20"/>
        </w:rPr>
        <w:t>20</w:t>
      </w:r>
      <w:r w:rsidR="00781458" w:rsidRPr="00781458">
        <w:rPr>
          <w:rFonts w:ascii="Corbel" w:hAnsi="Corbel"/>
          <w:szCs w:val="20"/>
        </w:rPr>
        <w:t>2</w:t>
      </w:r>
      <w:r w:rsidR="00881940">
        <w:rPr>
          <w:rFonts w:ascii="Corbel" w:hAnsi="Corbel"/>
          <w:szCs w:val="20"/>
        </w:rPr>
        <w:t>7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824AF8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0B49075F" w:rsidR="0085747A" w:rsidRPr="002F42C6" w:rsidRDefault="002F42C6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="0085747A" w:rsidRPr="009C54AE" w14:paraId="1D95E649" w14:textId="77777777" w:rsidTr="00824AF8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824AF8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7FCC1CB6" w:rsidR="0085747A" w:rsidRPr="009C54AE" w:rsidRDefault="006F5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4A8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4711C99" w14:textId="77777777" w:rsidTr="00824AF8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4264F214" w:rsidR="0085747A" w:rsidRPr="009C54AE" w:rsidRDefault="00AB4A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24AF8" w:rsidRPr="009C54AE" w14:paraId="3FF9E551" w14:textId="77777777" w:rsidTr="00824AF8">
        <w:tc>
          <w:tcPr>
            <w:tcW w:w="2694" w:type="dxa"/>
            <w:vAlign w:val="center"/>
          </w:tcPr>
          <w:p w14:paraId="7262E136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68795EF5" w:rsidR="00824AF8" w:rsidRPr="009C54AE" w:rsidRDefault="00824AF8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24AF8" w:rsidRPr="009C54AE" w14:paraId="175D6E01" w14:textId="77777777" w:rsidTr="00824AF8">
        <w:tc>
          <w:tcPr>
            <w:tcW w:w="2694" w:type="dxa"/>
            <w:vAlign w:val="center"/>
          </w:tcPr>
          <w:p w14:paraId="70DF1B4E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D880A13" w:rsidR="00824AF8" w:rsidRPr="009C54AE" w:rsidRDefault="00781458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24AF8" w:rsidRPr="00062199">
              <w:rPr>
                <w:rFonts w:ascii="Corbel" w:hAnsi="Corbel"/>
                <w:b w:val="0"/>
                <w:sz w:val="24"/>
                <w:szCs w:val="24"/>
              </w:rPr>
              <w:t>ednolite  studia magisterskie</w:t>
            </w:r>
          </w:p>
        </w:tc>
      </w:tr>
      <w:tr w:rsidR="00824AF8" w:rsidRPr="009C54AE" w14:paraId="6E67EAE7" w14:textId="77777777" w:rsidTr="00824AF8">
        <w:tc>
          <w:tcPr>
            <w:tcW w:w="2694" w:type="dxa"/>
            <w:vAlign w:val="center"/>
          </w:tcPr>
          <w:p w14:paraId="7651DF7F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49FDE221" w:rsidR="00824AF8" w:rsidRPr="009C54AE" w:rsidRDefault="00781458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4AF8" w:rsidRPr="00062199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24AF8" w:rsidRPr="009C54AE" w14:paraId="75ABF26F" w14:textId="77777777" w:rsidTr="00824AF8">
        <w:tc>
          <w:tcPr>
            <w:tcW w:w="2694" w:type="dxa"/>
            <w:vAlign w:val="center"/>
          </w:tcPr>
          <w:p w14:paraId="23AB9D0D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DA35440" w:rsidR="00824AF8" w:rsidRPr="009C54AE" w:rsidRDefault="0023666C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8145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24AF8" w:rsidRPr="0006219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24AF8" w:rsidRPr="009C54AE" w14:paraId="15CBCD27" w14:textId="77777777" w:rsidTr="00824AF8">
        <w:tc>
          <w:tcPr>
            <w:tcW w:w="2694" w:type="dxa"/>
            <w:vAlign w:val="center"/>
          </w:tcPr>
          <w:p w14:paraId="60808FAC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4BDCC169" w:rsidR="00824AF8" w:rsidRPr="009C54AE" w:rsidRDefault="0078029C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781458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24AF8" w:rsidRPr="00A20F62">
              <w:rPr>
                <w:rFonts w:ascii="Corbel" w:hAnsi="Corbel"/>
                <w:b w:val="0"/>
                <w:sz w:val="24"/>
                <w:szCs w:val="24"/>
              </w:rPr>
              <w:t xml:space="preserve"> 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24AF8" w:rsidRPr="009C54AE" w14:paraId="4DBB036D" w14:textId="77777777" w:rsidTr="00824AF8">
        <w:tc>
          <w:tcPr>
            <w:tcW w:w="2694" w:type="dxa"/>
            <w:vAlign w:val="center"/>
          </w:tcPr>
          <w:p w14:paraId="468A04A5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6B5AE430" w:rsidR="00824AF8" w:rsidRPr="009C54AE" w:rsidRDefault="003B5587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F20C3E" w:rsidRPr="00B74528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24AF8" w:rsidRPr="009C54AE" w14:paraId="13B16DC3" w14:textId="77777777" w:rsidTr="00824AF8">
        <w:tc>
          <w:tcPr>
            <w:tcW w:w="2694" w:type="dxa"/>
            <w:vAlign w:val="center"/>
          </w:tcPr>
          <w:p w14:paraId="1A7F3AD3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70F6914" w:rsidR="00824AF8" w:rsidRPr="009C54AE" w:rsidRDefault="00781458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24AF8" w:rsidRPr="009C54AE" w14:paraId="571FE831" w14:textId="77777777" w:rsidTr="00824AF8">
        <w:tc>
          <w:tcPr>
            <w:tcW w:w="2694" w:type="dxa"/>
            <w:vAlign w:val="center"/>
          </w:tcPr>
          <w:p w14:paraId="18CC8C5D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927DE90" w:rsidR="00824AF8" w:rsidRPr="009C54AE" w:rsidRDefault="00824AF8" w:rsidP="00AB4A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Wojciech Walat</w:t>
            </w:r>
            <w:r w:rsidR="00AB4A2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,prof. UR</w:t>
            </w:r>
          </w:p>
        </w:tc>
      </w:tr>
      <w:tr w:rsidR="00824AF8" w:rsidRPr="009C54AE" w14:paraId="367BD83D" w14:textId="77777777" w:rsidTr="00824AF8">
        <w:tc>
          <w:tcPr>
            <w:tcW w:w="2694" w:type="dxa"/>
            <w:vAlign w:val="center"/>
          </w:tcPr>
          <w:p w14:paraId="7E1B9150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332092D9" w:rsidR="00824AF8" w:rsidRPr="00C65CF1" w:rsidRDefault="00824AF8" w:rsidP="006F52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44A5CFA" w14:textId="416D629E" w:rsidR="00923D7D" w:rsidRPr="009C54AE" w:rsidRDefault="0085747A" w:rsidP="00C65CF1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824AF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824AF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3D5515C7" w:rsidR="00015B8F" w:rsidRPr="009C54AE" w:rsidRDefault="007802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3C0EFCAE" w:rsidR="00015B8F" w:rsidRPr="009C54AE" w:rsidRDefault="002366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0C151523" w:rsidR="00015B8F" w:rsidRPr="009C54AE" w:rsidRDefault="002366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42C8777" w:rsidR="00015B8F" w:rsidRPr="009C54AE" w:rsidRDefault="00824A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82A3F4D" w:rsidR="0085747A" w:rsidRPr="00A3651C" w:rsidRDefault="00824AF8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A3651C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0547893B" w14:textId="614D0BD2" w:rsidR="0085747A" w:rsidRPr="00A3651C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A3651C">
        <w:rPr>
          <w:rFonts w:ascii="Corbel" w:hAnsi="Corbel"/>
          <w:bCs/>
          <w:smallCaps w:val="0"/>
          <w:szCs w:val="24"/>
          <w:u w:val="single"/>
        </w:rPr>
        <w:t>z</w:t>
      </w:r>
      <w:r w:rsidRPr="005D4AF3">
        <w:rPr>
          <w:rFonts w:ascii="Corbel" w:hAnsi="Corbel"/>
          <w:b w:val="0"/>
          <w:smallCaps w:val="0"/>
          <w:szCs w:val="24"/>
        </w:rPr>
        <w:t>ajęcia realizowane z wykorzystaniem metod i technik kształcenia na odległość</w:t>
      </w:r>
    </w:p>
    <w:p w14:paraId="24685B3A" w14:textId="77777777" w:rsidR="0085747A" w:rsidRPr="00A3651C" w:rsidRDefault="0085747A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0B6C9610" w:rsidR="009C54AE" w:rsidRDefault="0078145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5B52C3">
        <w:rPr>
          <w:rFonts w:ascii="Corbel" w:hAnsi="Corbel"/>
          <w:b w:val="0"/>
          <w:szCs w:val="24"/>
        </w:rPr>
        <w:t xml:space="preserve"> Z OCENĄ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636A4026" w:rsidR="0085747A" w:rsidRPr="00C65CF1" w:rsidRDefault="00824AF8" w:rsidP="00CA3F9E">
            <w:pPr>
              <w:pStyle w:val="Nagwek3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Wiedza z zakresu pedagogiki i dydaktyki ogólnej oraz wiedza </w:t>
            </w:r>
            <w:r w:rsidR="00B83FC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umiejętności </w:t>
            </w:r>
            <w:r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zakresu informatyki</w:t>
            </w:r>
            <w:r w:rsidR="00B83FC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TIK w</w:t>
            </w:r>
            <w:r w:rsidR="00A714DB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zakresie </w:t>
            </w:r>
            <w:r w:rsidR="00B83FC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obsługi edytorów tekstu, arkuszy kalkulacyjnych, edytorów do tworzenia prezentacji</w:t>
            </w:r>
            <w:r w:rsidR="00CA3F9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multimedialnych</w:t>
            </w:r>
            <w:r w:rsidR="00B83FC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stron internetowych, programowania </w:t>
            </w:r>
            <w:r w:rsidR="0068255B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 języku </w:t>
            </w:r>
            <w:r w:rsidR="00CA3F9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obiektowym (</w:t>
            </w:r>
            <w:hyperlink r:id="rId11" w:history="1">
              <w:r w:rsidR="00CA3F9E" w:rsidRPr="00C65CF1">
                <w:rPr>
                  <w:rFonts w:ascii="Corbel" w:hAnsi="Corbel"/>
                  <w:b w:val="0"/>
                  <w:color w:val="000000"/>
                  <w:sz w:val="24"/>
                  <w:szCs w:val="24"/>
                </w:rPr>
                <w:t>Scratch</w:t>
              </w:r>
            </w:hyperlink>
            <w:r w:rsidR="00CA3F9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)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50B0C35" w14:textId="77777777" w:rsidTr="005F791F">
        <w:tc>
          <w:tcPr>
            <w:tcW w:w="843" w:type="dxa"/>
            <w:vAlign w:val="center"/>
          </w:tcPr>
          <w:p w14:paraId="3D469FB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969A5D0" w14:textId="09704825" w:rsidR="0085747A" w:rsidRPr="005F791F" w:rsidRDefault="00CA3F9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="0085747A" w:rsidRPr="009C54AE" w14:paraId="6A88AE9D" w14:textId="77777777" w:rsidTr="005F791F">
        <w:tc>
          <w:tcPr>
            <w:tcW w:w="843" w:type="dxa"/>
            <w:vAlign w:val="center"/>
          </w:tcPr>
          <w:p w14:paraId="53E01975" w14:textId="62BD9502" w:rsidR="0085747A" w:rsidRPr="009C54AE" w:rsidRDefault="005F791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73D6CED" w14:textId="36E5198D" w:rsidR="0085747A" w:rsidRPr="005F791F" w:rsidRDefault="00CA3F9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studentów do prowadzenia zajęć z zakresu informatyki wyrażające się przygotowaniem do posługiwania się metodami nauczania i organizacji zajęć budzących zainteresowania dzieci informatyką oraz budujących dziecięcą wiedzę o świecie </w:t>
            </w:r>
            <w:r w:rsidR="005F791F" w:rsidRPr="005F791F">
              <w:rPr>
                <w:rFonts w:ascii="Corbel" w:hAnsi="Corbel"/>
                <w:b w:val="0"/>
                <w:bCs/>
                <w:sz w:val="24"/>
                <w:szCs w:val="24"/>
              </w:rPr>
              <w:t>technologii informacyjnych</w:t>
            </w: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;</w:t>
            </w:r>
          </w:p>
        </w:tc>
      </w:tr>
      <w:tr w:rsidR="0085747A" w:rsidRPr="009C54AE" w14:paraId="52323540" w14:textId="77777777" w:rsidTr="005F791F">
        <w:tc>
          <w:tcPr>
            <w:tcW w:w="843" w:type="dxa"/>
            <w:vAlign w:val="center"/>
          </w:tcPr>
          <w:p w14:paraId="189FBA2B" w14:textId="0CCCC751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F791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42B5C422" w14:textId="26CB78F4" w:rsidR="0085747A" w:rsidRPr="005F791F" w:rsidRDefault="005F79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1799CCC" w14:textId="77777777" w:rsidTr="002B5AB3">
        <w:tc>
          <w:tcPr>
            <w:tcW w:w="1681" w:type="dxa"/>
            <w:vAlign w:val="center"/>
          </w:tcPr>
          <w:p w14:paraId="13920C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4FD884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2962" w:rsidRPr="009C54AE" w14:paraId="5DA6F6F8" w14:textId="77777777" w:rsidTr="00C65CF1">
        <w:tc>
          <w:tcPr>
            <w:tcW w:w="1681" w:type="dxa"/>
          </w:tcPr>
          <w:p w14:paraId="61813C10" w14:textId="77777777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5EA18B1" w14:textId="3E8B6BB6" w:rsidR="005A2962" w:rsidRPr="002B5AB3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jakie znaczenie ma posługiwanie się aplikacjami komputerowymi w celu rozwiązywania zadań problemowych opartych o zaproponowany algorytm pozwalający pozyskać, przetworzyć, przekazać i gromadzić odpowiednie  informację z zakresu edukacji przedszkolnej i wczesnoszkolnej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0C200D6" w14:textId="0D1D57F2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="005A2962" w:rsidRPr="009C54AE" w14:paraId="664FC6A1" w14:textId="77777777" w:rsidTr="00C65CF1">
        <w:tc>
          <w:tcPr>
            <w:tcW w:w="1681" w:type="dxa"/>
          </w:tcPr>
          <w:p w14:paraId="695D7137" w14:textId="77777777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0CD451D" w14:textId="05AFE9E8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znaczenie postawy prospołecznej w celu dokonania oceny integracji zajęć w zakresie edukacji informatycznej z różnymi aktywnościami człowieka pozwalającymi na wykorzystanie oprogramowania i mediów cyfrowych w grupie rówieśniczej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DE14639" w14:textId="4A812419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5A2962" w:rsidRPr="009C54AE" w14:paraId="5ECFC366" w14:textId="77777777" w:rsidTr="00C65CF1">
        <w:tc>
          <w:tcPr>
            <w:tcW w:w="1681" w:type="dxa"/>
          </w:tcPr>
          <w:p w14:paraId="1D840B19" w14:textId="0B52D83C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6DAA742E" w14:textId="48AD1304" w:rsidR="005A2962" w:rsidRPr="002B5AB3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Stwarza sytuację problemową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opierającą się o zaproponowany algorytm pozwalający umiejętnie tworzyć i modyfikować materiały z wykorzystaniem zestawu komputerowego w zakresie realizacji celów kształcenia i wychowania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F37E818" w14:textId="209443D4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="005A2962" w:rsidRPr="009C54AE" w14:paraId="1DCF8F20" w14:textId="77777777" w:rsidTr="00C65CF1">
        <w:tc>
          <w:tcPr>
            <w:tcW w:w="1681" w:type="dxa"/>
          </w:tcPr>
          <w:p w14:paraId="65F76230" w14:textId="5F777A13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5E7EC891" w14:textId="32BF60F6" w:rsidR="005A2962" w:rsidRPr="002B5AB3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Rozbudza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zainteresowania dzieci lub uczniów w oparciu o typowe aplikacje komputerowe  pozwalające tworzyć niezbędne treści edukacyjne, które można przetwarzać i gromadzić na komputerze i innych nośnikach danych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3007A535" w14:textId="77777777" w:rsidR="005A2962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PPiW.U06</w:t>
            </w:r>
          </w:p>
          <w:p w14:paraId="40E1498D" w14:textId="6C25E125" w:rsidR="00881940" w:rsidRPr="00C65CF1" w:rsidRDefault="00881940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A2962" w:rsidRPr="009C54AE" w14:paraId="5BC96443" w14:textId="77777777" w:rsidTr="00C65CF1">
        <w:tc>
          <w:tcPr>
            <w:tcW w:w="1681" w:type="dxa"/>
          </w:tcPr>
          <w:p w14:paraId="318B64EE" w14:textId="72B8DB2D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BABCC03" w14:textId="72F79568" w:rsidR="005A2962" w:rsidRPr="009C54AE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Rozwija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kompetencje kluczowe pozwalające w sposób 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kreatywny tworzyć i rozwiązywać zadania problemowe w sposób indywidualny i  pracy zespołowej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C387A25" w14:textId="77777777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lastRenderedPageBreak/>
              <w:t>PPiW.U07</w:t>
            </w:r>
          </w:p>
          <w:p w14:paraId="18BE68DB" w14:textId="77777777" w:rsidR="005A2962" w:rsidRPr="00C65CF1" w:rsidRDefault="005A2962" w:rsidP="00C65C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A2962" w:rsidRPr="009C54AE" w14:paraId="5AB4AC61" w14:textId="77777777" w:rsidTr="00C65CF1">
        <w:tc>
          <w:tcPr>
            <w:tcW w:w="1681" w:type="dxa"/>
          </w:tcPr>
          <w:p w14:paraId="120F9E70" w14:textId="269241EB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C3DE754" w14:textId="50B1D282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Skutecznie 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integruje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zajęcia informatyczne z innymi zajęciami z wykorzystaniem różnych rodzajów zabaw w celu monitorowania realizacji działań edukacyjnych dzieci lub uczniów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DE08E01" w14:textId="72FAD855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="005A2962" w:rsidRPr="009C54AE" w14:paraId="3B9B8D58" w14:textId="77777777" w:rsidTr="00C65CF1">
        <w:tc>
          <w:tcPr>
            <w:tcW w:w="1681" w:type="dxa"/>
          </w:tcPr>
          <w:p w14:paraId="43F730A7" w14:textId="357D5893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7D1246B0" w14:textId="5EB48773" w:rsidR="005A2962" w:rsidRPr="009C54AE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identyfikować spontaniczne zachowania dzieci lub uczniów z wykorzystaniem komputera , aby zrealizować cele terapeutyczne w procesie edukacyjnym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12ECDD7" w14:textId="1C4A1730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5A2962" w:rsidRPr="009C54AE" w14:paraId="60D6E482" w14:textId="77777777" w:rsidTr="00C65CF1">
        <w:tc>
          <w:tcPr>
            <w:tcW w:w="1681" w:type="dxa"/>
          </w:tcPr>
          <w:p w14:paraId="4BC7B9B6" w14:textId="513DDA12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14:paraId="482C6537" w14:textId="4055CFFE" w:rsidR="005A2962" w:rsidRPr="009C54AE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na wykorzystanie typowych aplikacji komputerowych motywujących uczniów w celu opracowania informacji potrzebnych do osiągnięcia zamierzonych efektów wychowania i kształcenia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A33D09C" w14:textId="61684BE6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5A2962" w:rsidRPr="009C54AE" w14:paraId="2CB5DD49" w14:textId="77777777" w:rsidTr="00C65CF1">
        <w:tc>
          <w:tcPr>
            <w:tcW w:w="1681" w:type="dxa"/>
          </w:tcPr>
          <w:p w14:paraId="48BB8E8C" w14:textId="001A7500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14:paraId="5E5877CF" w14:textId="1C9486C7" w:rsidR="005A2962" w:rsidRPr="00355D63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Kształtuje</w:t>
            </w:r>
            <w:r w:rsidR="005A2962" w:rsidRPr="00240F6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>postawy odpowiedniego zachowania dzieci lub uczniów w świecie mediów cyfrowych oraz inspirowania do kreatywnego i komputacyjnego myślenia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2F93012" w14:textId="63CB65F5" w:rsidR="005A2962" w:rsidRPr="00C65CF1" w:rsidRDefault="005A2962" w:rsidP="006518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PPiW.K</w:t>
            </w:r>
            <w:r w:rsidR="005D4AF3">
              <w:rPr>
                <w:rFonts w:ascii="Corbel" w:hAnsi="Corbel"/>
                <w:sz w:val="24"/>
                <w:szCs w:val="24"/>
              </w:rPr>
              <w:t>0</w:t>
            </w:r>
            <w:r w:rsidRPr="00C65CF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65BFE" w:rsidRPr="009C54AE" w14:paraId="2E1BB617" w14:textId="77777777" w:rsidTr="00765BFE">
        <w:tc>
          <w:tcPr>
            <w:tcW w:w="9639" w:type="dxa"/>
          </w:tcPr>
          <w:p w14:paraId="4E46D367" w14:textId="19E09540" w:rsidR="00765BFE" w:rsidRPr="009C54AE" w:rsidRDefault="000F145F" w:rsidP="000F145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0F145F">
              <w:rPr>
                <w:rFonts w:ascii="Corbel" w:hAnsi="Corbel"/>
                <w:b/>
                <w:sz w:val="24"/>
                <w:szCs w:val="24"/>
              </w:rPr>
              <w:t>Koncepcja edukacji informatycznej w wychowaniu przedszkolnym i edukacji wczesnoszkolnej</w:t>
            </w:r>
            <w:r>
              <w:rPr>
                <w:rFonts w:ascii="Corbel" w:hAnsi="Corbel"/>
                <w:sz w:val="24"/>
                <w:szCs w:val="24"/>
              </w:rPr>
              <w:t>: p</w:t>
            </w:r>
            <w:r w:rsidR="00765BFE">
              <w:rPr>
                <w:rFonts w:ascii="Corbel" w:hAnsi="Corbel"/>
                <w:sz w:val="24"/>
                <w:szCs w:val="24"/>
              </w:rPr>
              <w:t>odstawowe pojęcia z dydaktyki informatyki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65BFE" w:rsidRPr="009C54AE" w14:paraId="4C2EAB71" w14:textId="77777777" w:rsidTr="00765BFE">
        <w:tc>
          <w:tcPr>
            <w:tcW w:w="9639" w:type="dxa"/>
          </w:tcPr>
          <w:p w14:paraId="51B01B81" w14:textId="7AA278CC" w:rsidR="00765BFE" w:rsidRPr="009C54AE" w:rsidRDefault="00765BFE" w:rsidP="000F145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0F145F">
              <w:rPr>
                <w:rFonts w:ascii="Corbel" w:hAnsi="Corbel"/>
                <w:b/>
                <w:sz w:val="24"/>
                <w:szCs w:val="24"/>
              </w:rPr>
              <w:t xml:space="preserve">Podstawa programowa </w:t>
            </w:r>
            <w:r w:rsidR="000F145F">
              <w:rPr>
                <w:rFonts w:ascii="Corbel" w:hAnsi="Corbel"/>
                <w:sz w:val="24"/>
                <w:szCs w:val="24"/>
              </w:rPr>
              <w:t xml:space="preserve">edukacji informatycznej </w:t>
            </w:r>
            <w:r w:rsidR="000F145F" w:rsidRPr="000F145F">
              <w:rPr>
                <w:rFonts w:ascii="Corbel" w:hAnsi="Corbel"/>
                <w:sz w:val="24"/>
                <w:szCs w:val="24"/>
              </w:rPr>
              <w:t>w wychowaniu przedszkolnym i edukacji wczesnoszkolnej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  <w:r w:rsidR="000F145F">
              <w:rPr>
                <w:rFonts w:ascii="Corbel" w:hAnsi="Corbel"/>
                <w:sz w:val="24"/>
                <w:szCs w:val="24"/>
              </w:rPr>
              <w:t xml:space="preserve"> Charakterystyka wybranych programów nauczania w oparciu o nowoczesne metody</w:t>
            </w:r>
          </w:p>
        </w:tc>
      </w:tr>
      <w:tr w:rsidR="00765BFE" w:rsidRPr="009C54AE" w14:paraId="2BB67850" w14:textId="77777777" w:rsidTr="00765BFE">
        <w:tc>
          <w:tcPr>
            <w:tcW w:w="9639" w:type="dxa"/>
          </w:tcPr>
          <w:p w14:paraId="48BA3CAC" w14:textId="3FE9AA5C" w:rsidR="00765BFE" w:rsidRDefault="005C26EA" w:rsidP="005C26E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5B481A">
              <w:rPr>
                <w:rFonts w:ascii="Corbel" w:hAnsi="Corbel"/>
                <w:b/>
                <w:sz w:val="24"/>
                <w:szCs w:val="24"/>
              </w:rPr>
              <w:t>Analiza rozwiązań metodycznych</w:t>
            </w:r>
            <w:r>
              <w:rPr>
                <w:rFonts w:ascii="Corbel" w:hAnsi="Corbel"/>
                <w:sz w:val="24"/>
                <w:szCs w:val="24"/>
              </w:rPr>
              <w:t xml:space="preserve"> z zakresu edukacji informatycznej w</w:t>
            </w:r>
            <w:r w:rsidR="0023666C">
              <w:rPr>
                <w:rFonts w:ascii="Corbel" w:hAnsi="Corbel"/>
                <w:sz w:val="24"/>
                <w:szCs w:val="24"/>
              </w:rPr>
              <w:t xml:space="preserve"> przedszkolu i</w:t>
            </w:r>
            <w:r>
              <w:rPr>
                <w:rFonts w:ascii="Corbel" w:hAnsi="Corbel"/>
                <w:sz w:val="24"/>
                <w:szCs w:val="24"/>
              </w:rPr>
              <w:t xml:space="preserve"> klas</w:t>
            </w:r>
            <w:r w:rsidR="0023666C">
              <w:rPr>
                <w:rFonts w:ascii="Corbel" w:hAnsi="Corbel"/>
                <w:sz w:val="24"/>
                <w:szCs w:val="24"/>
              </w:rPr>
              <w:t>ach I-III</w:t>
            </w:r>
            <w:r>
              <w:rPr>
                <w:rFonts w:ascii="Corbel" w:hAnsi="Corbel"/>
                <w:sz w:val="24"/>
                <w:szCs w:val="24"/>
              </w:rPr>
              <w:t xml:space="preserve"> szkoły podstawowej w oparciu o serie podręczników i zeszytów ćwiczeń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  <w:r w:rsidR="00765BF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65BFE" w:rsidRPr="009C54AE" w14:paraId="273D5D4B" w14:textId="77777777" w:rsidTr="00765BFE">
        <w:tc>
          <w:tcPr>
            <w:tcW w:w="9639" w:type="dxa"/>
          </w:tcPr>
          <w:p w14:paraId="4FF5E41F" w14:textId="5E83B887" w:rsidR="00765BFE" w:rsidRDefault="005C26EA" w:rsidP="00C65C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5B481A">
              <w:rPr>
                <w:rFonts w:ascii="Corbel" w:hAnsi="Corbel"/>
                <w:b/>
                <w:sz w:val="24"/>
                <w:szCs w:val="24"/>
              </w:rPr>
              <w:t>Nauczyciel w cyfrowej przestrzeni edukacyjnej</w:t>
            </w:r>
            <w:r>
              <w:rPr>
                <w:rFonts w:ascii="Corbel" w:hAnsi="Corbel"/>
                <w:sz w:val="24"/>
                <w:szCs w:val="24"/>
              </w:rPr>
              <w:t xml:space="preserve"> – wybór czy konieczność?</w:t>
            </w:r>
            <w:r w:rsidR="005B481A">
              <w:rPr>
                <w:rFonts w:ascii="Corbel" w:hAnsi="Corbel"/>
                <w:sz w:val="24"/>
                <w:szCs w:val="24"/>
              </w:rPr>
              <w:t xml:space="preserve"> konieczne kompetencje dziś i w przyszłości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65BFE" w:rsidRPr="009C54AE" w14:paraId="250EC855" w14:textId="77777777" w:rsidTr="00923D7D">
        <w:tc>
          <w:tcPr>
            <w:tcW w:w="9639" w:type="dxa"/>
          </w:tcPr>
          <w:p w14:paraId="195D22DA" w14:textId="1C258C67" w:rsidR="00765BFE" w:rsidRPr="009C54AE" w:rsidRDefault="00765BFE" w:rsidP="005C26E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316D86">
              <w:rPr>
                <w:rFonts w:ascii="Corbel" w:hAnsi="Corbel"/>
                <w:b/>
                <w:sz w:val="24"/>
                <w:szCs w:val="24"/>
              </w:rPr>
              <w:t xml:space="preserve">Przygotowanie </w:t>
            </w:r>
            <w:r w:rsidR="00316D86" w:rsidRPr="00316D86">
              <w:rPr>
                <w:rFonts w:ascii="Corbel" w:hAnsi="Corbel"/>
                <w:b/>
                <w:sz w:val="24"/>
                <w:szCs w:val="24"/>
              </w:rPr>
              <w:t>projektów zajęć/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>lekcji</w:t>
            </w:r>
            <w:r>
              <w:rPr>
                <w:rFonts w:ascii="Corbel" w:hAnsi="Corbel"/>
                <w:sz w:val="24"/>
                <w:szCs w:val="24"/>
              </w:rPr>
              <w:t xml:space="preserve"> z wykorzystaniem nowoczesnych metod nauczania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 z wykorzystaniem narzędzi cyfrowych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  <w:r w:rsidR="00316D86">
              <w:rPr>
                <w:rFonts w:ascii="Corbel" w:hAnsi="Corbel"/>
                <w:sz w:val="24"/>
                <w:szCs w:val="24"/>
              </w:rPr>
              <w:t xml:space="preserve"> Analiza rozwiązań praktycznych.</w:t>
            </w:r>
          </w:p>
        </w:tc>
      </w:tr>
      <w:tr w:rsidR="00765BFE" w:rsidRPr="009C54AE" w14:paraId="788AFB11" w14:textId="77777777" w:rsidTr="00923D7D">
        <w:tc>
          <w:tcPr>
            <w:tcW w:w="9639" w:type="dxa"/>
          </w:tcPr>
          <w:p w14:paraId="43283521" w14:textId="082E7FC1" w:rsidR="00765BFE" w:rsidRPr="009C54AE" w:rsidRDefault="00765BFE" w:rsidP="005C26E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316D86">
              <w:rPr>
                <w:rFonts w:ascii="Corbel" w:hAnsi="Corbel"/>
                <w:b/>
                <w:sz w:val="24"/>
                <w:szCs w:val="24"/>
              </w:rPr>
              <w:t xml:space="preserve">Opracowanie </w:t>
            </w:r>
            <w:r w:rsidR="005C26EA" w:rsidRPr="00316D86">
              <w:rPr>
                <w:rFonts w:ascii="Corbel" w:hAnsi="Corbel"/>
                <w:b/>
                <w:sz w:val="24"/>
                <w:szCs w:val="24"/>
              </w:rPr>
              <w:t>fragmentu programu nauczania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>dokumentacji dydaktycznej</w:t>
            </w:r>
            <w:r w:rsidR="005C26EA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z zakresu informatyki </w:t>
            </w:r>
            <w:r>
              <w:rPr>
                <w:rFonts w:ascii="Corbel" w:hAnsi="Corbel"/>
                <w:sz w:val="24"/>
                <w:szCs w:val="24"/>
              </w:rPr>
              <w:t>z wykorzystaniem technologii informacyjno-komunikacyjnych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 dla wychowania przedszkolnego i edukacji wczesnoszkolnej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C26EA" w:rsidRPr="009C54AE" w14:paraId="6A25517E" w14:textId="77777777" w:rsidTr="00923D7D">
        <w:tc>
          <w:tcPr>
            <w:tcW w:w="9639" w:type="dxa"/>
          </w:tcPr>
          <w:p w14:paraId="1233D955" w14:textId="73150525" w:rsidR="005C26EA" w:rsidRDefault="00316D86" w:rsidP="00316D8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Opracowanie i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>nstrukcj</w:t>
            </w:r>
            <w:r>
              <w:rPr>
                <w:rFonts w:ascii="Corbel" w:hAnsi="Corbel"/>
                <w:b/>
                <w:sz w:val="24"/>
                <w:szCs w:val="24"/>
              </w:rPr>
              <w:t>i metodycznej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 xml:space="preserve"> realizacji zadań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C26EA">
              <w:rPr>
                <w:rFonts w:ascii="Corbel" w:hAnsi="Corbel"/>
                <w:sz w:val="24"/>
                <w:szCs w:val="24"/>
              </w:rPr>
              <w:t>z zakresu edukacji informatycznej w</w:t>
            </w:r>
            <w:r w:rsidR="0023666C">
              <w:rPr>
                <w:rFonts w:ascii="Corbel" w:hAnsi="Corbel"/>
                <w:sz w:val="24"/>
                <w:szCs w:val="24"/>
              </w:rPr>
              <w:t xml:space="preserve"> przedszkolu</w:t>
            </w:r>
            <w:r w:rsidR="005C26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481A" w:rsidRPr="009C54AE" w14:paraId="20C48B45" w14:textId="77777777" w:rsidTr="00923D7D">
        <w:tc>
          <w:tcPr>
            <w:tcW w:w="9639" w:type="dxa"/>
          </w:tcPr>
          <w:p w14:paraId="33DC2D59" w14:textId="76D0DA1A" w:rsidR="005B481A" w:rsidRDefault="00316D86" w:rsidP="005B481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Opracowanie i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>nstrukcj</w:t>
            </w:r>
            <w:r>
              <w:rPr>
                <w:rFonts w:ascii="Corbel" w:hAnsi="Corbel"/>
                <w:b/>
                <w:sz w:val="24"/>
                <w:szCs w:val="24"/>
              </w:rPr>
              <w:t>i metodycznej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 xml:space="preserve"> realizacji zadań</w:t>
            </w:r>
            <w:r w:rsidR="005B481A">
              <w:rPr>
                <w:rFonts w:ascii="Corbel" w:hAnsi="Corbel"/>
                <w:sz w:val="24"/>
                <w:szCs w:val="24"/>
              </w:rPr>
              <w:t xml:space="preserve"> z zakresu edukacji informatycznej w </w:t>
            </w:r>
            <w:r w:rsidR="0023666C">
              <w:rPr>
                <w:rFonts w:ascii="Corbel" w:hAnsi="Corbel"/>
                <w:sz w:val="24"/>
                <w:szCs w:val="24"/>
              </w:rPr>
              <w:t xml:space="preserve">wybranej </w:t>
            </w:r>
            <w:r w:rsidR="005B481A">
              <w:rPr>
                <w:rFonts w:ascii="Corbel" w:hAnsi="Corbel"/>
                <w:sz w:val="24"/>
                <w:szCs w:val="24"/>
              </w:rPr>
              <w:t>klasie I</w:t>
            </w:r>
            <w:r w:rsidR="0023666C">
              <w:rPr>
                <w:rFonts w:ascii="Corbel" w:hAnsi="Corbel"/>
                <w:sz w:val="24"/>
                <w:szCs w:val="24"/>
              </w:rPr>
              <w:t>-III</w:t>
            </w:r>
            <w:r w:rsidR="005B481A">
              <w:rPr>
                <w:rFonts w:ascii="Corbel" w:hAnsi="Corbel"/>
                <w:sz w:val="24"/>
                <w:szCs w:val="24"/>
              </w:rPr>
              <w:t xml:space="preserve"> szkoły podstawowej.</w:t>
            </w:r>
          </w:p>
        </w:tc>
      </w:tr>
      <w:tr w:rsidR="00316D86" w:rsidRPr="009C54AE" w14:paraId="3A83E6EE" w14:textId="77777777" w:rsidTr="00923D7D">
        <w:tc>
          <w:tcPr>
            <w:tcW w:w="9639" w:type="dxa"/>
          </w:tcPr>
          <w:p w14:paraId="0677BC6A" w14:textId="4F41156D" w:rsidR="00316D86" w:rsidRPr="00316D86" w:rsidRDefault="00316D86" w:rsidP="005B481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316D86">
              <w:rPr>
                <w:rFonts w:ascii="Corbel" w:hAnsi="Corbel"/>
                <w:b/>
                <w:sz w:val="24"/>
                <w:szCs w:val="24"/>
              </w:rPr>
              <w:t>Opracowanie planu rozwoju własnych kompetencji nauczycielskich</w:t>
            </w:r>
            <w:r w:rsidRPr="00316D86">
              <w:rPr>
                <w:rFonts w:ascii="Corbel" w:hAnsi="Corbel"/>
                <w:sz w:val="24"/>
                <w:szCs w:val="24"/>
              </w:rPr>
              <w:t xml:space="preserve"> w zakresie stosowania narzędzi cyfrowych w edukacji.</w:t>
            </w:r>
          </w:p>
        </w:tc>
      </w:tr>
    </w:tbl>
    <w:p w14:paraId="1C3AE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18B7D3" w14:textId="1F363F12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250D872" w14:textId="19FDDB77" w:rsidR="00153C41" w:rsidRPr="006E1B6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B74528">
        <w:rPr>
          <w:rFonts w:ascii="Corbel" w:hAnsi="Corbel"/>
          <w:b w:val="0"/>
          <w:i/>
          <w:sz w:val="20"/>
          <w:szCs w:val="20"/>
        </w:rPr>
        <w:lastRenderedPageBreak/>
        <w:t xml:space="preserve"> </w:t>
      </w:r>
      <w:r w:rsidRPr="006E1B69">
        <w:rPr>
          <w:rFonts w:ascii="Corbel" w:hAnsi="Corbel"/>
          <w:b w:val="0"/>
          <w:i/>
          <w:smallCaps w:val="0"/>
        </w:rPr>
        <w:t>W</w:t>
      </w:r>
      <w:r w:rsidR="0085747A" w:rsidRPr="006E1B69">
        <w:rPr>
          <w:rFonts w:ascii="Corbel" w:hAnsi="Corbel"/>
          <w:b w:val="0"/>
          <w:i/>
          <w:smallCaps w:val="0"/>
        </w:rPr>
        <w:t>ykład</w:t>
      </w:r>
      <w:r w:rsidR="00781458" w:rsidRPr="006E1B69">
        <w:rPr>
          <w:rFonts w:ascii="Corbel" w:hAnsi="Corbel"/>
          <w:b w:val="0"/>
          <w:i/>
          <w:smallCaps w:val="0"/>
        </w:rPr>
        <w:t xml:space="preserve">: </w:t>
      </w:r>
      <w:r w:rsidR="00024ABF" w:rsidRPr="006E1B69">
        <w:rPr>
          <w:rFonts w:ascii="Corbel" w:hAnsi="Corbel"/>
          <w:b w:val="0"/>
          <w:i/>
          <w:smallCaps w:val="0"/>
        </w:rPr>
        <w:t xml:space="preserve">wykład problemowy, </w:t>
      </w:r>
      <w:r w:rsidR="0085747A" w:rsidRPr="006E1B69">
        <w:rPr>
          <w:rFonts w:ascii="Corbel" w:hAnsi="Corbel"/>
          <w:b w:val="0"/>
          <w:i/>
          <w:smallCaps w:val="0"/>
        </w:rPr>
        <w:t>wykład z prezentacją multimedialną</w:t>
      </w:r>
      <w:r w:rsidR="00923D7D" w:rsidRPr="006E1B69">
        <w:rPr>
          <w:rFonts w:ascii="Corbel" w:hAnsi="Corbel"/>
          <w:b w:val="0"/>
          <w:i/>
          <w:smallCaps w:val="0"/>
        </w:rPr>
        <w:t>,</w:t>
      </w:r>
    </w:p>
    <w:p w14:paraId="428C4922" w14:textId="696989C2" w:rsidR="00153C41" w:rsidRPr="006E1B69" w:rsidRDefault="005D4AF3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5D4AF3">
        <w:rPr>
          <w:rFonts w:ascii="Corbel" w:hAnsi="Corbel"/>
          <w:b w:val="0"/>
          <w:i/>
          <w:smallCaps w:val="0"/>
        </w:rPr>
        <w:t>Konwersatoria</w:t>
      </w:r>
      <w:r w:rsidR="00153C41" w:rsidRPr="006E1B69">
        <w:rPr>
          <w:rFonts w:ascii="Corbel" w:hAnsi="Corbel"/>
          <w:b w:val="0"/>
          <w:i/>
          <w:smallCaps w:val="0"/>
        </w:rPr>
        <w:t xml:space="preserve">: </w:t>
      </w:r>
      <w:r w:rsidR="009F4610" w:rsidRPr="006E1B69">
        <w:rPr>
          <w:rFonts w:ascii="Corbel" w:hAnsi="Corbel"/>
          <w:b w:val="0"/>
          <w:i/>
          <w:smallCaps w:val="0"/>
        </w:rPr>
        <w:t xml:space="preserve">analiza </w:t>
      </w:r>
      <w:r w:rsidR="00923D7D" w:rsidRPr="006E1B69">
        <w:rPr>
          <w:rFonts w:ascii="Corbel" w:hAnsi="Corbel"/>
          <w:b w:val="0"/>
          <w:i/>
          <w:smallCaps w:val="0"/>
        </w:rPr>
        <w:t>tekstów z dyskusją,</w:t>
      </w:r>
      <w:r w:rsidR="0085747A" w:rsidRPr="006E1B69">
        <w:rPr>
          <w:rFonts w:ascii="Corbel" w:hAnsi="Corbel"/>
          <w:b w:val="0"/>
          <w:i/>
          <w:smallCaps w:val="0"/>
        </w:rPr>
        <w:t xml:space="preserve"> metoda projektów</w:t>
      </w:r>
      <w:r w:rsidR="00923D7D" w:rsidRPr="006E1B69">
        <w:rPr>
          <w:rFonts w:ascii="Corbel" w:hAnsi="Corbel"/>
          <w:b w:val="0"/>
          <w:i/>
          <w:smallCaps w:val="0"/>
        </w:rPr>
        <w:t xml:space="preserve"> </w:t>
      </w:r>
      <w:r w:rsidR="0085747A" w:rsidRPr="006E1B69">
        <w:rPr>
          <w:rFonts w:ascii="Corbel" w:hAnsi="Corbel"/>
          <w:b w:val="0"/>
          <w:i/>
          <w:smallCaps w:val="0"/>
        </w:rPr>
        <w:t>(projek</w:t>
      </w:r>
      <w:r w:rsidR="00B74528" w:rsidRPr="006E1B69">
        <w:rPr>
          <w:rFonts w:ascii="Corbel" w:hAnsi="Corbel"/>
          <w:b w:val="0"/>
          <w:i/>
          <w:smallCaps w:val="0"/>
        </w:rPr>
        <w:t>t</w:t>
      </w:r>
      <w:r w:rsidR="0085747A" w:rsidRPr="006E1B69">
        <w:rPr>
          <w:rFonts w:ascii="Corbel" w:hAnsi="Corbel"/>
          <w:b w:val="0"/>
          <w:i/>
          <w:smallCaps w:val="0"/>
        </w:rPr>
        <w:t xml:space="preserve"> praktyczny</w:t>
      </w:r>
      <w:r w:rsidR="0071620A" w:rsidRPr="006E1B69">
        <w:rPr>
          <w:rFonts w:ascii="Corbel" w:hAnsi="Corbel"/>
          <w:b w:val="0"/>
          <w:i/>
          <w:smallCaps w:val="0"/>
        </w:rPr>
        <w:t>),</w:t>
      </w:r>
      <w:r w:rsidR="001718A7" w:rsidRPr="006E1B69">
        <w:rPr>
          <w:rFonts w:ascii="Corbel" w:hAnsi="Corbel"/>
          <w:b w:val="0"/>
          <w:i/>
          <w:smallCaps w:val="0"/>
        </w:rPr>
        <w:t xml:space="preserve"> praca w </w:t>
      </w:r>
      <w:r w:rsidR="0085747A" w:rsidRPr="006E1B69">
        <w:rPr>
          <w:rFonts w:ascii="Corbel" w:hAnsi="Corbel"/>
          <w:b w:val="0"/>
          <w:i/>
          <w:smallCaps w:val="0"/>
        </w:rPr>
        <w:t>grupach</w:t>
      </w:r>
      <w:r w:rsidR="0071620A" w:rsidRPr="006E1B69">
        <w:rPr>
          <w:rFonts w:ascii="Corbel" w:hAnsi="Corbel"/>
          <w:b w:val="0"/>
          <w:i/>
          <w:smallCaps w:val="0"/>
        </w:rPr>
        <w:t xml:space="preserve"> (</w:t>
      </w:r>
      <w:r w:rsidR="0085747A" w:rsidRPr="006E1B69">
        <w:rPr>
          <w:rFonts w:ascii="Corbel" w:hAnsi="Corbel"/>
          <w:b w:val="0"/>
          <w:i/>
          <w:smallCaps w:val="0"/>
        </w:rPr>
        <w:t>rozwiązywanie zadań</w:t>
      </w:r>
      <w:r w:rsidR="0071620A" w:rsidRPr="006E1B69">
        <w:rPr>
          <w:rFonts w:ascii="Corbel" w:hAnsi="Corbel"/>
          <w:b w:val="0"/>
          <w:i/>
          <w:smallCaps w:val="0"/>
        </w:rPr>
        <w:t>,</w:t>
      </w:r>
      <w:r w:rsidR="0085747A" w:rsidRPr="006E1B69">
        <w:rPr>
          <w:rFonts w:ascii="Corbel" w:hAnsi="Corbel"/>
          <w:b w:val="0"/>
          <w:i/>
          <w:smallCaps w:val="0"/>
        </w:rPr>
        <w:t xml:space="preserve"> dyskusja</w:t>
      </w:r>
      <w:r w:rsidR="0071620A" w:rsidRPr="006E1B69">
        <w:rPr>
          <w:rFonts w:ascii="Corbel" w:hAnsi="Corbel"/>
          <w:b w:val="0"/>
          <w:i/>
          <w:smallCaps w:val="0"/>
        </w:rPr>
        <w:t>),</w:t>
      </w:r>
      <w:r w:rsidR="0085747A" w:rsidRPr="006E1B69">
        <w:rPr>
          <w:rFonts w:ascii="Corbel" w:hAnsi="Corbel"/>
          <w:b w:val="0"/>
          <w:i/>
          <w:smallCaps w:val="0"/>
        </w:rPr>
        <w:t xml:space="preserve"> 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B5AB3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76356759" w:rsidR="0085747A" w:rsidRPr="009C54AE" w:rsidRDefault="006F4EA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55D63" w:rsidRPr="00B74528" w14:paraId="4FFC276C" w14:textId="77777777" w:rsidTr="002B5AB3">
        <w:tc>
          <w:tcPr>
            <w:tcW w:w="1962" w:type="dxa"/>
          </w:tcPr>
          <w:p w14:paraId="1562D6DD" w14:textId="1D364C7B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BD99DDA" w14:textId="62D77488" w:rsidR="00355D63" w:rsidRPr="0078029C" w:rsidRDefault="00B43D5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Kwestionariusz ankiety / </w:t>
            </w:r>
            <w:r w:rsidR="00355D63"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36896533" w14:textId="5ECB8473" w:rsidR="00355D63" w:rsidRPr="0078029C" w:rsidRDefault="00355D63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55D63" w:rsidRPr="00B74528" w14:paraId="106C9F54" w14:textId="77777777" w:rsidTr="002B5AB3">
        <w:tc>
          <w:tcPr>
            <w:tcW w:w="1962" w:type="dxa"/>
          </w:tcPr>
          <w:p w14:paraId="17814888" w14:textId="5025E5CE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2634D202" w:rsidR="00355D63" w:rsidRPr="0078029C" w:rsidRDefault="00B43D5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Kwestionariusz ankiety / </w:t>
            </w:r>
            <w:r w:rsidR="00355D63"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7FFC62F0" w14:textId="1868AD50" w:rsidR="00355D63" w:rsidRPr="0078029C" w:rsidRDefault="00355D63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55D63" w:rsidRPr="00B74528" w14:paraId="39FB682F" w14:textId="77777777" w:rsidTr="002B5AB3">
        <w:tc>
          <w:tcPr>
            <w:tcW w:w="1962" w:type="dxa"/>
          </w:tcPr>
          <w:p w14:paraId="44DAAFFF" w14:textId="58EDECD2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49EAB59" w14:textId="02CD8CB0" w:rsidR="00355D63" w:rsidRPr="0078029C" w:rsidRDefault="00355D6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2620236A" w14:textId="3F6B95F4" w:rsidR="00355D63" w:rsidRPr="0078029C" w:rsidRDefault="005D4AF3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5D4AF3" w:rsidRPr="00B74528" w14:paraId="71897529" w14:textId="77777777" w:rsidTr="002B5AB3">
        <w:tc>
          <w:tcPr>
            <w:tcW w:w="1962" w:type="dxa"/>
          </w:tcPr>
          <w:p w14:paraId="3608EF61" w14:textId="3AA31E17" w:rsidR="005D4AF3" w:rsidRPr="00B74528" w:rsidRDefault="005D4AF3" w:rsidP="005D4A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FD42958" w14:textId="2F43CBA3" w:rsidR="005D4AF3" w:rsidRPr="0078029C" w:rsidRDefault="005D4AF3" w:rsidP="005D4A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5942C4EC" w14:textId="70BBC410" w:rsidR="005D4AF3" w:rsidRPr="0078029C" w:rsidRDefault="005D4AF3" w:rsidP="005D4A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5E0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5D4AF3" w:rsidRPr="00B74528" w14:paraId="7F8B596E" w14:textId="77777777" w:rsidTr="002B5AB3">
        <w:tc>
          <w:tcPr>
            <w:tcW w:w="1962" w:type="dxa"/>
          </w:tcPr>
          <w:p w14:paraId="4CA5C9B9" w14:textId="1EC61E1E" w:rsidR="005D4AF3" w:rsidRPr="00B74528" w:rsidRDefault="005D4AF3" w:rsidP="005D4A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F389487" w14:textId="1C8DEC29" w:rsidR="005D4AF3" w:rsidRPr="0078029C" w:rsidRDefault="005D4AF3" w:rsidP="005D4A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08A6BC1D" w14:textId="165ACF1B" w:rsidR="005D4AF3" w:rsidRPr="0078029C" w:rsidRDefault="005D4AF3" w:rsidP="005D4A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5E0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5D4AF3" w:rsidRPr="00B74528" w14:paraId="27976B19" w14:textId="77777777" w:rsidTr="002B5AB3">
        <w:tc>
          <w:tcPr>
            <w:tcW w:w="1962" w:type="dxa"/>
          </w:tcPr>
          <w:p w14:paraId="0796C40D" w14:textId="317E1C7F" w:rsidR="005D4AF3" w:rsidRPr="00B74528" w:rsidRDefault="005D4AF3" w:rsidP="005D4A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DEBEB35" w14:textId="04434B76" w:rsidR="005D4AF3" w:rsidRPr="0078029C" w:rsidRDefault="005D4AF3" w:rsidP="005D4A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1EAB2AD8" w14:textId="7533B15D" w:rsidR="005D4AF3" w:rsidRPr="0078029C" w:rsidRDefault="005D4AF3" w:rsidP="005D4A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5E0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355D63" w:rsidRPr="00B74528" w14:paraId="2E72061B" w14:textId="77777777" w:rsidTr="002B5AB3">
        <w:tc>
          <w:tcPr>
            <w:tcW w:w="1962" w:type="dxa"/>
          </w:tcPr>
          <w:p w14:paraId="7D0FEA07" w14:textId="4E18056F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6691F9EA" w14:textId="1F552141" w:rsidR="00355D63" w:rsidRPr="0078029C" w:rsidRDefault="00B43D5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Kwestionariusz ankiety / </w:t>
            </w:r>
            <w:r w:rsidR="00355D63"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092D6B17" w14:textId="5C846871" w:rsidR="00355D63" w:rsidRPr="0078029C" w:rsidRDefault="00355D63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55D63" w:rsidRPr="00B74528" w14:paraId="5FC541DE" w14:textId="77777777" w:rsidTr="002B5AB3">
        <w:tc>
          <w:tcPr>
            <w:tcW w:w="1962" w:type="dxa"/>
          </w:tcPr>
          <w:p w14:paraId="592A40DD" w14:textId="0A95503D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5074B9C" w14:textId="7E52C070" w:rsidR="00355D63" w:rsidRPr="0078029C" w:rsidRDefault="00B43D5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Kwestionariusz ankiety / </w:t>
            </w:r>
            <w:r w:rsidR="00355D63"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43EC6AAD" w14:textId="61849D6C" w:rsidR="00355D63" w:rsidRPr="0078029C" w:rsidRDefault="00355D63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55D63" w:rsidRPr="00B74528" w14:paraId="6FFAFBD7" w14:textId="77777777" w:rsidTr="002B5AB3">
        <w:tc>
          <w:tcPr>
            <w:tcW w:w="1962" w:type="dxa"/>
          </w:tcPr>
          <w:p w14:paraId="4376E7CF" w14:textId="1D33F0A1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43A7B775" w14:textId="37983417" w:rsidR="00355D63" w:rsidRPr="0078029C" w:rsidRDefault="00355D6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1435D361" w14:textId="2D9C76FE" w:rsidR="00355D63" w:rsidRPr="0078029C" w:rsidRDefault="005D4AF3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14:paraId="32292305" w14:textId="77777777" w:rsidR="00923D7D" w:rsidRPr="00B7452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B7452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4528">
        <w:rPr>
          <w:rFonts w:ascii="Corbel" w:hAnsi="Corbel"/>
          <w:smallCaps w:val="0"/>
          <w:szCs w:val="24"/>
        </w:rPr>
        <w:t xml:space="preserve">4.2 </w:t>
      </w:r>
      <w:r w:rsidR="0085747A" w:rsidRPr="00B7452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74528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B7452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43199BE1" w14:textId="1400D3B2" w:rsidR="00DB097B" w:rsidRDefault="00DB097B" w:rsidP="00DB09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zajęciach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możliwości i ograniczeń edukacji informatycznej w przedszkolu i klasach I-III szkoły podstawowej przed pierwszym i po ostatnim wykładzie.</w:t>
            </w:r>
          </w:p>
          <w:p w14:paraId="5942C489" w14:textId="487DE42C" w:rsidR="00B74528" w:rsidRPr="00C65CF1" w:rsidRDefault="00DB097B" w:rsidP="00DB09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A03080">
              <w:rPr>
                <w:rFonts w:ascii="Corbel" w:hAnsi="Corbel"/>
                <w:smallCaps w:val="0"/>
                <w:szCs w:val="24"/>
              </w:rPr>
              <w:t>Ćwiczenia: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opracowanie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trzech 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projektów zadań informatycznych, aktywność na zajęciach, obserwacja podczas zajęć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6823810F" w:rsidR="0085747A" w:rsidRPr="009C54AE" w:rsidRDefault="002B5AB3" w:rsidP="002B5A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0813E605" w:rsidR="00C61DC5" w:rsidRPr="009C54AE" w:rsidRDefault="00BC4AA8" w:rsidP="002B5A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5717032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8029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30F43D2" w14:textId="08DB9CDE" w:rsidR="00C61DC5" w:rsidRPr="009C54AE" w:rsidRDefault="002B5AB3" w:rsidP="002B5A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12493719" w:rsidR="0085747A" w:rsidRPr="009C54AE" w:rsidRDefault="00BC4AA8" w:rsidP="002B5A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43CDCCE7" w:rsidR="0085747A" w:rsidRPr="009C54AE" w:rsidRDefault="002B5AB3" w:rsidP="002B5A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544"/>
      </w:tblGrid>
      <w:tr w:rsidR="0085747A" w:rsidRPr="009C54AE" w14:paraId="6D5F2CDB" w14:textId="77777777" w:rsidTr="006F4EAD">
        <w:trPr>
          <w:trHeight w:val="397"/>
        </w:trPr>
        <w:tc>
          <w:tcPr>
            <w:tcW w:w="3969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544" w:type="dxa"/>
          </w:tcPr>
          <w:p w14:paraId="224C8A3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3BC1992" w14:textId="77777777" w:rsidTr="006F4EAD">
        <w:trPr>
          <w:trHeight w:val="397"/>
        </w:trPr>
        <w:tc>
          <w:tcPr>
            <w:tcW w:w="3969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44" w:type="dxa"/>
          </w:tcPr>
          <w:p w14:paraId="3B616DB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2DC013" w14:textId="77777777" w:rsidR="003E1941" w:rsidRPr="009C54AE" w:rsidRDefault="003E1941" w:rsidP="53C92FBB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7DF81D3" w14:textId="77777777" w:rsidTr="00011A91">
        <w:trPr>
          <w:trHeight w:val="397"/>
        </w:trPr>
        <w:tc>
          <w:tcPr>
            <w:tcW w:w="9639" w:type="dxa"/>
          </w:tcPr>
          <w:p w14:paraId="5208B60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3CDC40" w14:textId="77777777" w:rsidR="00561E8C" w:rsidRPr="00350F9E" w:rsidRDefault="00561E8C" w:rsidP="00561E8C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r:id="rId12" w:history="1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Młodzi giganci programowania. Scratch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14:paraId="319FD6E9" w14:textId="6DC771B2" w:rsidR="00561E8C" w:rsidRPr="00350F9E" w:rsidRDefault="00561E8C" w:rsidP="00561E8C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Resnick M., Umaschi-Bers M., </w:t>
            </w:r>
            <w:r w:rsidR="00241CDC">
              <w:rPr>
                <w:rFonts w:ascii="Corbel" w:hAnsi="Corbel"/>
                <w:b w:val="0"/>
                <w:i/>
                <w:smallCaps w:val="0"/>
                <w:szCs w:val="24"/>
              </w:rPr>
              <w:t>Oficjalny podręcznik Scratch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2016.</w:t>
            </w:r>
          </w:p>
          <w:p w14:paraId="5C046C9A" w14:textId="77777777" w:rsidR="00561E8C" w:rsidRPr="00350F9E" w:rsidRDefault="00561E8C" w:rsidP="00561E8C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Steigart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Bawimy się, programując w Scratchu.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14:paraId="30C7467C" w14:textId="7771DEAD" w:rsidR="00561E8C" w:rsidRPr="00561E8C" w:rsidRDefault="00561E8C" w:rsidP="00561E8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561E8C">
              <w:rPr>
                <w:rFonts w:ascii="Corbel" w:hAnsi="Corbel"/>
                <w:sz w:val="24"/>
                <w:szCs w:val="24"/>
              </w:rPr>
              <w:t>Walat W., Edukacyjne zastosowania hipermediów. UR, Rzeszów 2007.</w:t>
            </w:r>
          </w:p>
          <w:p w14:paraId="22EA6E20" w14:textId="77777777" w:rsidR="00561E8C" w:rsidRPr="00561E8C" w:rsidRDefault="00561E8C" w:rsidP="00561E8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561E8C">
              <w:rPr>
                <w:rFonts w:ascii="Corbel" w:hAnsi="Corbel"/>
                <w:sz w:val="24"/>
                <w:szCs w:val="24"/>
              </w:rPr>
              <w:t>Walat W.: Podręcznik multimedialny. Teoria – metodologia – przykłady. Wyd. UR, Rzeszów 2004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63754549" w14:textId="77777777" w:rsidR="00391A27" w:rsidRPr="00007F2C" w:rsidRDefault="00391A27" w:rsidP="00391A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Ciesielka M.,</w:t>
            </w:r>
            <w:r w:rsidRPr="00F6363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WebQuest – od informacji do wiedzy technicznej</w:t>
            </w:r>
            <w:r w:rsidRPr="00F6363B">
              <w:rPr>
                <w:rFonts w:ascii="Corbel" w:hAnsi="Corbel"/>
                <w:sz w:val="24"/>
                <w:szCs w:val="24"/>
              </w:rPr>
              <w:t>, Zeszyty Naukowe Wydziału Elektrotechniki i Automatyki Politechniki Gdańskiej; 2016 nr 48</w:t>
            </w:r>
          </w:p>
          <w:p w14:paraId="24EFFF53" w14:textId="77777777" w:rsidR="00391A27" w:rsidRPr="00007F2C" w:rsidRDefault="00391A27" w:rsidP="00391A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Sterna D., Ostrowska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TIK na lekcjach</w:t>
            </w:r>
            <w:r>
              <w:rPr>
                <w:rFonts w:ascii="Corbel" w:hAnsi="Corbel"/>
                <w:sz w:val="24"/>
                <w:szCs w:val="24"/>
              </w:rPr>
              <w:t>. Wyd. CEO, Warszawa 2015</w:t>
            </w:r>
          </w:p>
          <w:p w14:paraId="6BBD7DD1" w14:textId="77777777" w:rsidR="00561E8C" w:rsidRPr="004C3E5B" w:rsidRDefault="00391A27" w:rsidP="00391A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007F2C">
              <w:rPr>
                <w:rFonts w:ascii="Corbel" w:hAnsi="Corbel"/>
                <w:sz w:val="24"/>
                <w:szCs w:val="24"/>
              </w:rPr>
              <w:t xml:space="preserve">Pitler H., Hubbell E. R., Kuhn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Efektywne wykorzystanie </w:t>
            </w:r>
            <w:r>
              <w:rPr>
                <w:rFonts w:ascii="Corbel" w:hAnsi="Corbel"/>
                <w:i/>
                <w:sz w:val="24"/>
                <w:szCs w:val="24"/>
              </w:rPr>
              <w:t>nowych technologii na lekcjach</w:t>
            </w:r>
            <w:r>
              <w:rPr>
                <w:rFonts w:ascii="Corbel" w:hAnsi="Corbel"/>
                <w:sz w:val="24"/>
                <w:szCs w:val="24"/>
              </w:rPr>
              <w:t>, Wyd. CEO, Warszawa 2015</w:t>
            </w:r>
          </w:p>
          <w:p w14:paraId="5F90AACB" w14:textId="77777777" w:rsidR="004C3E5B" w:rsidRPr="001E77C0" w:rsidRDefault="004C3E5B" w:rsidP="004C3E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1E77C0">
              <w:rPr>
                <w:rFonts w:ascii="Corbel" w:hAnsi="Corbel"/>
                <w:sz w:val="24"/>
                <w:szCs w:val="24"/>
              </w:rPr>
              <w:t xml:space="preserve">Kiałka D., </w:t>
            </w:r>
            <w:r w:rsidRPr="001E77C0">
              <w:rPr>
                <w:rFonts w:ascii="Corbel" w:hAnsi="Corbel"/>
                <w:i/>
                <w:sz w:val="24"/>
                <w:szCs w:val="24"/>
              </w:rPr>
              <w:t>Informatyka Europejczyka. Poradnik metodyczny dla nauczycieli informatyki w szkole podstawowej w kształceniu zintegrowanym</w:t>
            </w:r>
            <w:r>
              <w:rPr>
                <w:rFonts w:ascii="Corbel" w:hAnsi="Corbel"/>
                <w:sz w:val="24"/>
                <w:szCs w:val="24"/>
              </w:rPr>
              <w:t xml:space="preserve">, Wyd. Helion, Gliwice 2009 </w:t>
            </w:r>
          </w:p>
          <w:p w14:paraId="56070F37" w14:textId="4BF50EED" w:rsidR="004C3E5B" w:rsidRPr="00561E8C" w:rsidRDefault="004C3E5B" w:rsidP="004C3E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Kosmaciński K.,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Oto ja. Edukacja Informatyczna</w:t>
            </w:r>
            <w:r>
              <w:rPr>
                <w:rFonts w:ascii="Corbel" w:hAnsi="Corbel"/>
                <w:sz w:val="24"/>
                <w:szCs w:val="24"/>
              </w:rPr>
              <w:t xml:space="preserve">, Wyd. MAC Edukacja, Warszawa 2017  </w:t>
            </w:r>
          </w:p>
        </w:tc>
      </w:tr>
      <w:tr w:rsidR="0085747A" w:rsidRPr="009C54AE" w14:paraId="6981F2E0" w14:textId="77777777" w:rsidTr="00011A91">
        <w:trPr>
          <w:trHeight w:val="397"/>
        </w:trPr>
        <w:tc>
          <w:tcPr>
            <w:tcW w:w="9639" w:type="dxa"/>
          </w:tcPr>
          <w:p w14:paraId="4F821F17" w14:textId="087F5F84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4847B7C" w14:textId="4EB5803C" w:rsidR="00561E8C" w:rsidRPr="00C65CF1" w:rsidRDefault="00561E8C" w:rsidP="009C54AE">
            <w:pPr>
              <w:pStyle w:val="Punktygwne"/>
              <w:numPr>
                <w:ilvl w:val="0"/>
                <w:numId w:val="3"/>
              </w:numPr>
              <w:spacing w:before="0" w:after="0"/>
              <w:ind w:left="376" w:hanging="364"/>
              <w:rPr>
                <w:rFonts w:ascii="Corbel" w:hAnsi="Corbel"/>
                <w:b w:val="0"/>
                <w:smallCaps w:val="0"/>
                <w:szCs w:val="24"/>
              </w:rPr>
            </w:pPr>
            <w:r w:rsidRPr="00561E8C">
              <w:rPr>
                <w:rFonts w:ascii="Corbel" w:hAnsi="Corbel"/>
                <w:b w:val="0"/>
                <w:smallCaps w:val="0"/>
                <w:szCs w:val="24"/>
              </w:rPr>
              <w:t xml:space="preserve">Opracowanie zbiorowe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Scratch. Komiksowa przygoda z programowaniem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2017.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1D6DC" w14:textId="77777777" w:rsidR="008C3911" w:rsidRDefault="008C3911" w:rsidP="00C16ABF">
      <w:pPr>
        <w:spacing w:after="0" w:line="240" w:lineRule="auto"/>
      </w:pPr>
      <w:r>
        <w:separator/>
      </w:r>
    </w:p>
  </w:endnote>
  <w:endnote w:type="continuationSeparator" w:id="0">
    <w:p w14:paraId="611298ED" w14:textId="77777777" w:rsidR="008C3911" w:rsidRDefault="008C39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BDDAB" w14:textId="77777777" w:rsidR="008C3911" w:rsidRDefault="008C3911" w:rsidP="00C16ABF">
      <w:pPr>
        <w:spacing w:after="0" w:line="240" w:lineRule="auto"/>
      </w:pPr>
      <w:r>
        <w:separator/>
      </w:r>
    </w:p>
  </w:footnote>
  <w:footnote w:type="continuationSeparator" w:id="0">
    <w:p w14:paraId="6739C8C8" w14:textId="77777777" w:rsidR="008C3911" w:rsidRDefault="008C3911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650"/>
    <w:multiLevelType w:val="hybridMultilevel"/>
    <w:tmpl w:val="7FF8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42583"/>
    <w:multiLevelType w:val="hybridMultilevel"/>
    <w:tmpl w:val="01F4365A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844DF"/>
    <w:multiLevelType w:val="hybridMultilevel"/>
    <w:tmpl w:val="8C46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03BE1"/>
    <w:multiLevelType w:val="hybridMultilevel"/>
    <w:tmpl w:val="B7E8BAD8"/>
    <w:lvl w:ilvl="0" w:tplc="67965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BF7253"/>
    <w:multiLevelType w:val="hybridMultilevel"/>
    <w:tmpl w:val="ECA28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695968">
    <w:abstractNumId w:val="3"/>
  </w:num>
  <w:num w:numId="2" w16cid:durableId="1622492914">
    <w:abstractNumId w:val="2"/>
  </w:num>
  <w:num w:numId="3" w16cid:durableId="1793791379">
    <w:abstractNumId w:val="4"/>
  </w:num>
  <w:num w:numId="4" w16cid:durableId="944993376">
    <w:abstractNumId w:val="1"/>
  </w:num>
  <w:num w:numId="5" w16cid:durableId="670833984">
    <w:abstractNumId w:val="6"/>
  </w:num>
  <w:num w:numId="6" w16cid:durableId="1944217472">
    <w:abstractNumId w:val="0"/>
  </w:num>
  <w:num w:numId="7" w16cid:durableId="178758333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A91"/>
    <w:rsid w:val="00015B8F"/>
    <w:rsid w:val="00022ECE"/>
    <w:rsid w:val="00024ABF"/>
    <w:rsid w:val="000420A9"/>
    <w:rsid w:val="00042A51"/>
    <w:rsid w:val="00042D2E"/>
    <w:rsid w:val="00044C82"/>
    <w:rsid w:val="00054C4F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35B2"/>
    <w:rsid w:val="000F145F"/>
    <w:rsid w:val="000F1C57"/>
    <w:rsid w:val="000F5547"/>
    <w:rsid w:val="000F5615"/>
    <w:rsid w:val="00124BFF"/>
    <w:rsid w:val="0012560E"/>
    <w:rsid w:val="00127108"/>
    <w:rsid w:val="00134B13"/>
    <w:rsid w:val="00141A7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922"/>
    <w:rsid w:val="00192F37"/>
    <w:rsid w:val="001A478A"/>
    <w:rsid w:val="001A70D2"/>
    <w:rsid w:val="001D657B"/>
    <w:rsid w:val="001D7B54"/>
    <w:rsid w:val="001E0209"/>
    <w:rsid w:val="001F2CA2"/>
    <w:rsid w:val="002144C0"/>
    <w:rsid w:val="002233A7"/>
    <w:rsid w:val="0022477D"/>
    <w:rsid w:val="002278A9"/>
    <w:rsid w:val="002336F9"/>
    <w:rsid w:val="0023666C"/>
    <w:rsid w:val="0024028F"/>
    <w:rsid w:val="00241CDC"/>
    <w:rsid w:val="00244ABC"/>
    <w:rsid w:val="00281FF2"/>
    <w:rsid w:val="002857DE"/>
    <w:rsid w:val="00291567"/>
    <w:rsid w:val="002A22BF"/>
    <w:rsid w:val="002A2389"/>
    <w:rsid w:val="002A671D"/>
    <w:rsid w:val="002B4D55"/>
    <w:rsid w:val="002B5AB3"/>
    <w:rsid w:val="002B5EA0"/>
    <w:rsid w:val="002B6119"/>
    <w:rsid w:val="002C1F06"/>
    <w:rsid w:val="002D3375"/>
    <w:rsid w:val="002D73D4"/>
    <w:rsid w:val="002F02A3"/>
    <w:rsid w:val="002F42C6"/>
    <w:rsid w:val="002F4ABE"/>
    <w:rsid w:val="003018BA"/>
    <w:rsid w:val="0030395F"/>
    <w:rsid w:val="00305C92"/>
    <w:rsid w:val="003151C5"/>
    <w:rsid w:val="00316D86"/>
    <w:rsid w:val="003343CF"/>
    <w:rsid w:val="00346FE9"/>
    <w:rsid w:val="0034759A"/>
    <w:rsid w:val="003503F6"/>
    <w:rsid w:val="003530DD"/>
    <w:rsid w:val="00355D63"/>
    <w:rsid w:val="00363F78"/>
    <w:rsid w:val="00391A27"/>
    <w:rsid w:val="003A0A5B"/>
    <w:rsid w:val="003A1176"/>
    <w:rsid w:val="003B5587"/>
    <w:rsid w:val="003C0BAE"/>
    <w:rsid w:val="003D18A9"/>
    <w:rsid w:val="003D6CE2"/>
    <w:rsid w:val="003E1941"/>
    <w:rsid w:val="003E2FE6"/>
    <w:rsid w:val="003E49D5"/>
    <w:rsid w:val="003F38C0"/>
    <w:rsid w:val="003F5B1F"/>
    <w:rsid w:val="00414E3C"/>
    <w:rsid w:val="0042244A"/>
    <w:rsid w:val="0042745A"/>
    <w:rsid w:val="00431D5C"/>
    <w:rsid w:val="004362C6"/>
    <w:rsid w:val="00436315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E5B"/>
    <w:rsid w:val="004D5282"/>
    <w:rsid w:val="004F1551"/>
    <w:rsid w:val="004F55A3"/>
    <w:rsid w:val="0050496F"/>
    <w:rsid w:val="00513B6F"/>
    <w:rsid w:val="00517C63"/>
    <w:rsid w:val="00526C94"/>
    <w:rsid w:val="00534A8F"/>
    <w:rsid w:val="005363C4"/>
    <w:rsid w:val="00536BDE"/>
    <w:rsid w:val="00543024"/>
    <w:rsid w:val="00543ACC"/>
    <w:rsid w:val="00561E8C"/>
    <w:rsid w:val="0056696D"/>
    <w:rsid w:val="00573EF9"/>
    <w:rsid w:val="0059484D"/>
    <w:rsid w:val="005A0855"/>
    <w:rsid w:val="005A2962"/>
    <w:rsid w:val="005A3196"/>
    <w:rsid w:val="005B481A"/>
    <w:rsid w:val="005B52C3"/>
    <w:rsid w:val="005C080F"/>
    <w:rsid w:val="005C26EA"/>
    <w:rsid w:val="005C55E5"/>
    <w:rsid w:val="005C696A"/>
    <w:rsid w:val="005D4AF3"/>
    <w:rsid w:val="005D69C2"/>
    <w:rsid w:val="005E6E85"/>
    <w:rsid w:val="005F31D2"/>
    <w:rsid w:val="005F791F"/>
    <w:rsid w:val="0061029B"/>
    <w:rsid w:val="00617230"/>
    <w:rsid w:val="00621CE1"/>
    <w:rsid w:val="00627FC9"/>
    <w:rsid w:val="00632300"/>
    <w:rsid w:val="00642851"/>
    <w:rsid w:val="00647FA8"/>
    <w:rsid w:val="00650C5F"/>
    <w:rsid w:val="006518BD"/>
    <w:rsid w:val="00654934"/>
    <w:rsid w:val="006620D9"/>
    <w:rsid w:val="00671958"/>
    <w:rsid w:val="00675843"/>
    <w:rsid w:val="00677741"/>
    <w:rsid w:val="0068255B"/>
    <w:rsid w:val="00696477"/>
    <w:rsid w:val="006B629F"/>
    <w:rsid w:val="006D050F"/>
    <w:rsid w:val="006D6139"/>
    <w:rsid w:val="006E1B69"/>
    <w:rsid w:val="006E5D65"/>
    <w:rsid w:val="006F1282"/>
    <w:rsid w:val="006F1FBC"/>
    <w:rsid w:val="006F31E2"/>
    <w:rsid w:val="006F4EAD"/>
    <w:rsid w:val="006F52A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BFE"/>
    <w:rsid w:val="00766FD4"/>
    <w:rsid w:val="0078029C"/>
    <w:rsid w:val="00781458"/>
    <w:rsid w:val="0078168C"/>
    <w:rsid w:val="00787C2A"/>
    <w:rsid w:val="00790E27"/>
    <w:rsid w:val="007A4022"/>
    <w:rsid w:val="007A6E6E"/>
    <w:rsid w:val="007C3299"/>
    <w:rsid w:val="007C3BCC"/>
    <w:rsid w:val="007C4546"/>
    <w:rsid w:val="007C6322"/>
    <w:rsid w:val="007D1372"/>
    <w:rsid w:val="007D6E56"/>
    <w:rsid w:val="007D6E75"/>
    <w:rsid w:val="007E46EC"/>
    <w:rsid w:val="007F1652"/>
    <w:rsid w:val="007F20B6"/>
    <w:rsid w:val="007F4155"/>
    <w:rsid w:val="0081554D"/>
    <w:rsid w:val="0081707E"/>
    <w:rsid w:val="00824AF8"/>
    <w:rsid w:val="008449B3"/>
    <w:rsid w:val="0085747A"/>
    <w:rsid w:val="00881940"/>
    <w:rsid w:val="00883FCD"/>
    <w:rsid w:val="00884922"/>
    <w:rsid w:val="00885F64"/>
    <w:rsid w:val="0089059F"/>
    <w:rsid w:val="008917F9"/>
    <w:rsid w:val="008A45F7"/>
    <w:rsid w:val="008C0CC0"/>
    <w:rsid w:val="008C19A9"/>
    <w:rsid w:val="008C379D"/>
    <w:rsid w:val="008C3911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909"/>
    <w:rsid w:val="009508DF"/>
    <w:rsid w:val="00950DAC"/>
    <w:rsid w:val="00954A07"/>
    <w:rsid w:val="00963E2E"/>
    <w:rsid w:val="00970F31"/>
    <w:rsid w:val="00997F14"/>
    <w:rsid w:val="009A78D9"/>
    <w:rsid w:val="009C1331"/>
    <w:rsid w:val="009C3E31"/>
    <w:rsid w:val="009C54AE"/>
    <w:rsid w:val="009C788E"/>
    <w:rsid w:val="009E3B41"/>
    <w:rsid w:val="009E78A7"/>
    <w:rsid w:val="009F2471"/>
    <w:rsid w:val="009F3C5C"/>
    <w:rsid w:val="009F4610"/>
    <w:rsid w:val="00A00ECC"/>
    <w:rsid w:val="00A155EE"/>
    <w:rsid w:val="00A2245B"/>
    <w:rsid w:val="00A30110"/>
    <w:rsid w:val="00A3651C"/>
    <w:rsid w:val="00A3669C"/>
    <w:rsid w:val="00A36899"/>
    <w:rsid w:val="00A371F6"/>
    <w:rsid w:val="00A43BF6"/>
    <w:rsid w:val="00A53FA5"/>
    <w:rsid w:val="00A54817"/>
    <w:rsid w:val="00A601C8"/>
    <w:rsid w:val="00A60799"/>
    <w:rsid w:val="00A714DB"/>
    <w:rsid w:val="00A84C85"/>
    <w:rsid w:val="00A97DE1"/>
    <w:rsid w:val="00AB053C"/>
    <w:rsid w:val="00AB245C"/>
    <w:rsid w:val="00AB4A24"/>
    <w:rsid w:val="00AC3AD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1F4"/>
    <w:rsid w:val="00B43B77"/>
    <w:rsid w:val="00B43D53"/>
    <w:rsid w:val="00B43E80"/>
    <w:rsid w:val="00B51718"/>
    <w:rsid w:val="00B607DB"/>
    <w:rsid w:val="00B66529"/>
    <w:rsid w:val="00B74528"/>
    <w:rsid w:val="00B75946"/>
    <w:rsid w:val="00B8056E"/>
    <w:rsid w:val="00B819C8"/>
    <w:rsid w:val="00B82308"/>
    <w:rsid w:val="00B83FCE"/>
    <w:rsid w:val="00B90885"/>
    <w:rsid w:val="00BB520A"/>
    <w:rsid w:val="00BC4AA8"/>
    <w:rsid w:val="00BD3869"/>
    <w:rsid w:val="00BD424F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D1B"/>
    <w:rsid w:val="00C56036"/>
    <w:rsid w:val="00C61DC5"/>
    <w:rsid w:val="00C65CF1"/>
    <w:rsid w:val="00C67E92"/>
    <w:rsid w:val="00C70A26"/>
    <w:rsid w:val="00C766DF"/>
    <w:rsid w:val="00C94B98"/>
    <w:rsid w:val="00CA2B96"/>
    <w:rsid w:val="00CA3F9E"/>
    <w:rsid w:val="00CA5089"/>
    <w:rsid w:val="00CB3BC3"/>
    <w:rsid w:val="00CB42CB"/>
    <w:rsid w:val="00CC495A"/>
    <w:rsid w:val="00CD6897"/>
    <w:rsid w:val="00CE5BAC"/>
    <w:rsid w:val="00CF25BE"/>
    <w:rsid w:val="00CF637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FF6"/>
    <w:rsid w:val="00D73A1D"/>
    <w:rsid w:val="00D74119"/>
    <w:rsid w:val="00D8075B"/>
    <w:rsid w:val="00D81C23"/>
    <w:rsid w:val="00D8678B"/>
    <w:rsid w:val="00D90128"/>
    <w:rsid w:val="00D9525F"/>
    <w:rsid w:val="00D9572F"/>
    <w:rsid w:val="00DA2114"/>
    <w:rsid w:val="00DB097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1BBF"/>
    <w:rsid w:val="00EE32DE"/>
    <w:rsid w:val="00EE5457"/>
    <w:rsid w:val="00F070AB"/>
    <w:rsid w:val="00F17567"/>
    <w:rsid w:val="00F20C3E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45D3"/>
    <w:rsid w:val="00FF5E7D"/>
    <w:rsid w:val="53C9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F6DD2E04-73F0-4695-A8E4-2FC001AB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CA3F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CA3F9E"/>
    <w:rPr>
      <w:rFonts w:eastAsia="Times New Roman"/>
      <w:b/>
      <w:bCs/>
      <w:sz w:val="27"/>
      <w:szCs w:val="27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09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09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097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09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097B"/>
    <w:rPr>
      <w:rFonts w:ascii="Calibri" w:hAnsi="Calibri"/>
      <w:b/>
      <w:bCs/>
      <w:lang w:eastAsia="en-US"/>
    </w:rPr>
  </w:style>
  <w:style w:type="character" w:customStyle="1" w:styleId="normaltextrun">
    <w:name w:val="normaltextrun"/>
    <w:basedOn w:val="Domylnaczcionkaakapitu"/>
    <w:rsid w:val="00534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helion.pl/autorzy/piotr-pelk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ratch.mit.edu/accounts/login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F5ED59-C774-41C3-949E-560AA4E6B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F4A7B0-44E0-4BB9-A35B-6D90D2816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B57FCC-73B0-4B0B-A3C8-B22F80BEEA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2B198D-FDB6-4BF2-8DB9-4D988BDF0C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1371</Words>
  <Characters>8231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36</cp:revision>
  <cp:lastPrinted>2019-02-06T12:12:00Z</cp:lastPrinted>
  <dcterms:created xsi:type="dcterms:W3CDTF">2019-11-13T20:14:00Z</dcterms:created>
  <dcterms:modified xsi:type="dcterms:W3CDTF">2025-10-12T13:16:00Z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